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83ED6" w14:textId="77777777" w:rsidR="00917A02" w:rsidRDefault="00917A02" w:rsidP="0091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MOUNTNEY</w:t>
      </w:r>
      <w:r>
        <w:rPr>
          <w:rFonts w:cs="Times New Roman"/>
          <w:szCs w:val="24"/>
        </w:rPr>
        <w:t xml:space="preserve">        (d.ca.1491)</w:t>
      </w:r>
    </w:p>
    <w:p w14:paraId="090F90FB" w14:textId="77777777" w:rsidR="00917A02" w:rsidRDefault="00917A02" w:rsidP="0091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35399CC4" w14:textId="77777777" w:rsidR="00917A02" w:rsidRDefault="00917A02" w:rsidP="00917A02">
      <w:pPr>
        <w:pStyle w:val="NoSpacing"/>
        <w:rPr>
          <w:rFonts w:cs="Times New Roman"/>
          <w:szCs w:val="24"/>
        </w:rPr>
      </w:pPr>
    </w:p>
    <w:p w14:paraId="7E3FCBCA" w14:textId="77777777" w:rsidR="00917A02" w:rsidRDefault="00917A02" w:rsidP="00917A02">
      <w:pPr>
        <w:pStyle w:val="NoSpacing"/>
        <w:rPr>
          <w:rFonts w:cs="Times New Roman"/>
          <w:szCs w:val="24"/>
        </w:rPr>
      </w:pPr>
    </w:p>
    <w:p w14:paraId="7079F440" w14:textId="77777777" w:rsidR="00917A02" w:rsidRDefault="00917A02" w:rsidP="0091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Nov.1491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Norfolk.</w:t>
      </w:r>
    </w:p>
    <w:p w14:paraId="119C1C6F" w14:textId="77777777" w:rsidR="00917A02" w:rsidRDefault="00917A02" w:rsidP="0091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p.150)</w:t>
      </w:r>
    </w:p>
    <w:p w14:paraId="2CFB986E" w14:textId="77777777" w:rsidR="00917A02" w:rsidRDefault="00917A02" w:rsidP="00917A02">
      <w:pPr>
        <w:pStyle w:val="NoSpacing"/>
        <w:rPr>
          <w:rFonts w:cs="Times New Roman"/>
          <w:szCs w:val="24"/>
        </w:rPr>
      </w:pPr>
    </w:p>
    <w:p w14:paraId="4B138016" w14:textId="77777777" w:rsidR="00917A02" w:rsidRDefault="00917A02" w:rsidP="00917A02">
      <w:pPr>
        <w:pStyle w:val="NoSpacing"/>
        <w:rPr>
          <w:rFonts w:cs="Times New Roman"/>
          <w:szCs w:val="24"/>
        </w:rPr>
      </w:pPr>
    </w:p>
    <w:p w14:paraId="4625BAD0" w14:textId="77777777" w:rsidR="00917A02" w:rsidRDefault="00917A02" w:rsidP="0091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July 2025</w:t>
      </w:r>
    </w:p>
    <w:p w14:paraId="7182AA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5B04" w14:textId="77777777" w:rsidR="00917A02" w:rsidRDefault="00917A02" w:rsidP="009139A6">
      <w:r>
        <w:separator/>
      </w:r>
    </w:p>
  </w:endnote>
  <w:endnote w:type="continuationSeparator" w:id="0">
    <w:p w14:paraId="65EF8807" w14:textId="77777777" w:rsidR="00917A02" w:rsidRDefault="00917A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60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EF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20C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CF9A7" w14:textId="77777777" w:rsidR="00917A02" w:rsidRDefault="00917A02" w:rsidP="009139A6">
      <w:r>
        <w:separator/>
      </w:r>
    </w:p>
  </w:footnote>
  <w:footnote w:type="continuationSeparator" w:id="0">
    <w:p w14:paraId="025769F7" w14:textId="77777777" w:rsidR="00917A02" w:rsidRDefault="00917A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17C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1E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1D2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0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17A02"/>
    <w:rsid w:val="009345A1"/>
    <w:rsid w:val="009411C2"/>
    <w:rsid w:val="009448BB"/>
    <w:rsid w:val="00946A41"/>
    <w:rsid w:val="00947624"/>
    <w:rsid w:val="00A3176C"/>
    <w:rsid w:val="00A47C87"/>
    <w:rsid w:val="00A9332F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B5235"/>
  <w15:chartTrackingRefBased/>
  <w15:docId w15:val="{5B14E6E9-7872-433C-A3A2-4B38AAB84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2025-08-02T08:48:00Z</dcterms:created>
  <dcterms:modified xsi:type="dcterms:W3CDTF">2025-08-02T08:48:00Z</dcterms:modified>
</cp:coreProperties>
</file>